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51A427" w14:textId="77777777" w:rsidR="00B54EFD" w:rsidRDefault="00B54EFD" w:rsidP="00B54EF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ALAN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54133A04" w14:textId="77777777" w:rsidR="00B54EFD" w:rsidRDefault="00B54EFD" w:rsidP="00B54EF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Dunstable, Bedfordshire. Chapman.</w:t>
      </w:r>
    </w:p>
    <w:p w14:paraId="00A5A118" w14:textId="77777777" w:rsidR="00B54EFD" w:rsidRDefault="00B54EFD" w:rsidP="00B54EFD">
      <w:pPr>
        <w:rPr>
          <w:rFonts w:ascii="Times New Roman" w:hAnsi="Times New Roman" w:cs="Times New Roman"/>
        </w:rPr>
      </w:pPr>
    </w:p>
    <w:p w14:paraId="6D21CFF0" w14:textId="77777777" w:rsidR="00B54EFD" w:rsidRDefault="00B54EFD" w:rsidP="00B54EFD">
      <w:pPr>
        <w:rPr>
          <w:rFonts w:ascii="Times New Roman" w:hAnsi="Times New Roman" w:cs="Times New Roman"/>
        </w:rPr>
      </w:pPr>
    </w:p>
    <w:p w14:paraId="45330933" w14:textId="77777777" w:rsidR="00B54EFD" w:rsidRDefault="00B54EFD" w:rsidP="00B54EF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Quadryng</w:t>
      </w:r>
      <w:proofErr w:type="spellEnd"/>
      <w:r>
        <w:rPr>
          <w:rFonts w:ascii="Times New Roman" w:hAnsi="Times New Roman" w:cs="Times New Roman"/>
        </w:rPr>
        <w:t xml:space="preserve"> of London, mercer(q.v.), brought a plaint of debt against</w:t>
      </w:r>
    </w:p>
    <w:p w14:paraId="51F4B4D4" w14:textId="77777777" w:rsidR="00B54EFD" w:rsidRDefault="00B54EFD" w:rsidP="00B54EFD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him, William </w:t>
      </w:r>
      <w:proofErr w:type="spellStart"/>
      <w:r>
        <w:rPr>
          <w:rFonts w:ascii="Times New Roman" w:hAnsi="Times New Roman" w:cs="Times New Roman"/>
        </w:rPr>
        <w:t>Bowete</w:t>
      </w:r>
      <w:proofErr w:type="spellEnd"/>
      <w:r>
        <w:rPr>
          <w:rFonts w:ascii="Times New Roman" w:hAnsi="Times New Roman" w:cs="Times New Roman"/>
        </w:rPr>
        <w:t xml:space="preserve"> of Toddington(q.v.), John Gregory of Dunstable(q.v.) and William </w:t>
      </w:r>
      <w:proofErr w:type="spellStart"/>
      <w:r>
        <w:rPr>
          <w:rFonts w:ascii="Times New Roman" w:hAnsi="Times New Roman" w:cs="Times New Roman"/>
        </w:rPr>
        <w:t>Dorant</w:t>
      </w:r>
      <w:proofErr w:type="spellEnd"/>
      <w:r>
        <w:rPr>
          <w:rFonts w:ascii="Times New Roman" w:hAnsi="Times New Roman" w:cs="Times New Roman"/>
        </w:rPr>
        <w:t xml:space="preserve"> of Bedford(q.v.).</w:t>
      </w:r>
    </w:p>
    <w:p w14:paraId="33CA17E9" w14:textId="77777777" w:rsidR="00B54EFD" w:rsidRDefault="00B54EFD" w:rsidP="00B54EF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6B0418E3" w14:textId="77777777" w:rsidR="00B54EFD" w:rsidRDefault="00B54EFD" w:rsidP="00B54EFD">
      <w:pPr>
        <w:rPr>
          <w:rFonts w:ascii="Times New Roman" w:hAnsi="Times New Roman" w:cs="Times New Roman"/>
        </w:rPr>
      </w:pPr>
    </w:p>
    <w:p w14:paraId="173BB51A" w14:textId="77777777" w:rsidR="00B54EFD" w:rsidRDefault="00B54EFD" w:rsidP="00B54EFD">
      <w:pPr>
        <w:rPr>
          <w:rFonts w:ascii="Times New Roman" w:hAnsi="Times New Roman" w:cs="Times New Roman"/>
        </w:rPr>
      </w:pPr>
    </w:p>
    <w:p w14:paraId="689F6B01" w14:textId="77777777" w:rsidR="00B54EFD" w:rsidRDefault="00B54EFD" w:rsidP="00B54EF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 October 2018</w:t>
      </w:r>
    </w:p>
    <w:p w14:paraId="00E87C61" w14:textId="77777777" w:rsidR="006B2F86" w:rsidRPr="00E71FC3" w:rsidRDefault="00B54EF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8B9B4E" w14:textId="77777777" w:rsidR="00B54EFD" w:rsidRDefault="00B54EFD" w:rsidP="00E71FC3">
      <w:r>
        <w:separator/>
      </w:r>
    </w:p>
  </w:endnote>
  <w:endnote w:type="continuationSeparator" w:id="0">
    <w:p w14:paraId="0CF379A9" w14:textId="77777777" w:rsidR="00B54EFD" w:rsidRDefault="00B54EF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B51EF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F854B3" w14:textId="77777777" w:rsidR="00B54EFD" w:rsidRDefault="00B54EFD" w:rsidP="00E71FC3">
      <w:r>
        <w:separator/>
      </w:r>
    </w:p>
  </w:footnote>
  <w:footnote w:type="continuationSeparator" w:id="0">
    <w:p w14:paraId="5EFFF99A" w14:textId="77777777" w:rsidR="00B54EFD" w:rsidRDefault="00B54EF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4EFD"/>
    <w:rsid w:val="001A7C09"/>
    <w:rsid w:val="00577BD5"/>
    <w:rsid w:val="00656CBA"/>
    <w:rsid w:val="006A1F77"/>
    <w:rsid w:val="00733BE7"/>
    <w:rsid w:val="00AB52E8"/>
    <w:rsid w:val="00B16D3F"/>
    <w:rsid w:val="00B54EFD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0C45AD"/>
  <w15:chartTrackingRefBased/>
  <w15:docId w15:val="{B787E906-41E1-4F6F-9999-88442455D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54EF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2018-11-21T21:20:00Z</dcterms:created>
  <dcterms:modified xsi:type="dcterms:W3CDTF">2018-11-21T21:20:00Z</dcterms:modified>
</cp:coreProperties>
</file>